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8B4" w:rsidRDefault="005258B4" w:rsidP="00547C14">
      <w:pPr>
        <w:jc w:val="both"/>
      </w:pPr>
      <w:r>
        <w:tab/>
        <w:t xml:space="preserve">На основу чл. 50.ст. 4. Закона о локалној самоуправи („Службени гласник РС“, број 129/07, 83/14-др закон и 101/16-др закон), чл. 50.ст.3. Статута Града Врања („Службени гласник Града Врања“, број 3/17-пречишћен текст, 8/17 и 27/17), чл. 31 ст. 1 и чл. 32 ст 1. Пословника Скупштине Града Врања („Службени гласник Града Врања“, број 3/17-пречишћен текст и 27/17), Скупштина Града Врања, на седници одржаној 3.априла 2018.године, донела је </w:t>
      </w:r>
    </w:p>
    <w:p w:rsidR="005258B4" w:rsidRDefault="005258B4"/>
    <w:p w:rsidR="005258B4" w:rsidRDefault="005258B4"/>
    <w:p w:rsidR="005258B4" w:rsidRPr="004C6C5D" w:rsidRDefault="005258B4" w:rsidP="00967686">
      <w:pPr>
        <w:jc w:val="center"/>
        <w:rPr>
          <w:b/>
        </w:rPr>
      </w:pPr>
      <w:r w:rsidRPr="004C6C5D">
        <w:rPr>
          <w:b/>
        </w:rPr>
        <w:t>Р  Е  Ш  Е  Њ  Е</w:t>
      </w:r>
    </w:p>
    <w:p w:rsidR="005258B4" w:rsidRPr="004C6C5D" w:rsidRDefault="005258B4" w:rsidP="00967686">
      <w:pPr>
        <w:jc w:val="center"/>
        <w:rPr>
          <w:b/>
        </w:rPr>
      </w:pPr>
    </w:p>
    <w:p w:rsidR="005258B4" w:rsidRPr="004C6C5D" w:rsidRDefault="005258B4" w:rsidP="00967686">
      <w:pPr>
        <w:jc w:val="center"/>
        <w:rPr>
          <w:b/>
        </w:rPr>
      </w:pPr>
      <w:r w:rsidRPr="004C6C5D">
        <w:rPr>
          <w:b/>
        </w:rPr>
        <w:t>О ПРЕСТАНКУ МАНДАТА И ФУНКЦИЈЕ</w:t>
      </w:r>
    </w:p>
    <w:p w:rsidR="005258B4" w:rsidRPr="004C6C5D" w:rsidRDefault="005258B4" w:rsidP="00967686">
      <w:pPr>
        <w:jc w:val="center"/>
        <w:rPr>
          <w:b/>
        </w:rPr>
      </w:pPr>
      <w:r w:rsidRPr="004C6C5D">
        <w:rPr>
          <w:b/>
        </w:rPr>
        <w:t>ЧЛАНА ГРАДСКОГ ВЕЋА ГРАДА ВРАЊА</w:t>
      </w:r>
    </w:p>
    <w:p w:rsidR="005258B4" w:rsidRDefault="005258B4" w:rsidP="00967686">
      <w:pPr>
        <w:jc w:val="center"/>
      </w:pPr>
    </w:p>
    <w:p w:rsidR="005258B4" w:rsidRDefault="005258B4" w:rsidP="00967686">
      <w:pPr>
        <w:jc w:val="center"/>
      </w:pPr>
    </w:p>
    <w:p w:rsidR="005258B4" w:rsidRPr="004C6C5D" w:rsidRDefault="005258B4" w:rsidP="00967686">
      <w:pPr>
        <w:jc w:val="center"/>
        <w:rPr>
          <w:b/>
        </w:rPr>
      </w:pPr>
      <w:r w:rsidRPr="004C6C5D">
        <w:rPr>
          <w:b/>
        </w:rPr>
        <w:t>Члан 1</w:t>
      </w:r>
    </w:p>
    <w:p w:rsidR="005258B4" w:rsidRDefault="005258B4" w:rsidP="004C6C5D">
      <w:pPr>
        <w:jc w:val="both"/>
      </w:pPr>
    </w:p>
    <w:p w:rsidR="005258B4" w:rsidRDefault="005258B4" w:rsidP="0053453B">
      <w:pPr>
        <w:jc w:val="both"/>
      </w:pPr>
      <w:r>
        <w:tab/>
      </w:r>
      <w:r w:rsidRPr="004C6C5D">
        <w:rPr>
          <w:b/>
        </w:rPr>
        <w:t>ЈАЊИЋ АЛЕКСАНДРУ</w:t>
      </w:r>
      <w:r>
        <w:t>, дипл.инж.пољопривреде из Врања, престаје мандат члана Градског већа Града Врања за ресор пољопривреда, агроекономија и развој села, подношењем писане оставке и избором новог члана Градског већа.</w:t>
      </w:r>
    </w:p>
    <w:p w:rsidR="005258B4" w:rsidRDefault="005258B4" w:rsidP="0053453B">
      <w:pPr>
        <w:jc w:val="both"/>
      </w:pPr>
    </w:p>
    <w:p w:rsidR="005258B4" w:rsidRDefault="005258B4" w:rsidP="004C6C5D">
      <w:pPr>
        <w:jc w:val="both"/>
      </w:pPr>
    </w:p>
    <w:p w:rsidR="005258B4" w:rsidRDefault="005258B4" w:rsidP="004C6C5D">
      <w:pPr>
        <w:jc w:val="both"/>
      </w:pPr>
    </w:p>
    <w:p w:rsidR="005258B4" w:rsidRPr="00720FCE" w:rsidRDefault="005258B4" w:rsidP="004C6C5D">
      <w:pPr>
        <w:jc w:val="both"/>
      </w:pPr>
    </w:p>
    <w:p w:rsidR="005258B4" w:rsidRPr="004C6C5D" w:rsidRDefault="005258B4" w:rsidP="004C6C5D">
      <w:pPr>
        <w:jc w:val="center"/>
        <w:rPr>
          <w:b/>
        </w:rPr>
      </w:pPr>
      <w:r w:rsidRPr="004C6C5D">
        <w:rPr>
          <w:b/>
        </w:rPr>
        <w:t xml:space="preserve">Члан </w:t>
      </w:r>
      <w:r>
        <w:rPr>
          <w:b/>
        </w:rPr>
        <w:t>2</w:t>
      </w:r>
    </w:p>
    <w:p w:rsidR="005258B4" w:rsidRDefault="005258B4" w:rsidP="00A16766">
      <w:pPr>
        <w:jc w:val="both"/>
      </w:pPr>
      <w:r>
        <w:tab/>
        <w:t>Решење ступа на снагу даном доношења и објавиће се у „Службеном гласнику Града Врања“.</w:t>
      </w:r>
    </w:p>
    <w:p w:rsidR="005258B4" w:rsidRDefault="005258B4"/>
    <w:p w:rsidR="005258B4" w:rsidRDefault="005258B4"/>
    <w:p w:rsidR="005258B4" w:rsidRDefault="005258B4"/>
    <w:p w:rsidR="005258B4" w:rsidRDefault="005258B4"/>
    <w:p w:rsidR="005258B4" w:rsidRDefault="005258B4"/>
    <w:p w:rsidR="005258B4" w:rsidRDefault="005258B4" w:rsidP="004C6C5D">
      <w:pPr>
        <w:jc w:val="center"/>
        <w:rPr>
          <w:b/>
        </w:rPr>
      </w:pPr>
      <w:r>
        <w:rPr>
          <w:b/>
        </w:rPr>
        <w:t>СКУПШТИНА ГРАДА ВРАЊА</w:t>
      </w:r>
    </w:p>
    <w:p w:rsidR="005258B4" w:rsidRPr="00846171" w:rsidRDefault="005258B4" w:rsidP="004C6C5D">
      <w:pPr>
        <w:jc w:val="center"/>
        <w:rPr>
          <w:b/>
          <w:lang/>
        </w:rPr>
      </w:pPr>
      <w:r>
        <w:rPr>
          <w:b/>
        </w:rPr>
        <w:t>3.април 2018.године, број:</w:t>
      </w:r>
      <w:r>
        <w:rPr>
          <w:b/>
          <w:lang/>
        </w:rPr>
        <w:t>02-97/2018-10</w:t>
      </w:r>
    </w:p>
    <w:p w:rsidR="005258B4" w:rsidRDefault="005258B4" w:rsidP="004C6C5D">
      <w:pPr>
        <w:jc w:val="center"/>
        <w:rPr>
          <w:b/>
        </w:rPr>
      </w:pPr>
    </w:p>
    <w:p w:rsidR="005258B4" w:rsidRDefault="005258B4" w:rsidP="004C6C5D">
      <w:pPr>
        <w:jc w:val="center"/>
        <w:rPr>
          <w:b/>
        </w:rPr>
      </w:pPr>
    </w:p>
    <w:p w:rsidR="005258B4" w:rsidRDefault="005258B4" w:rsidP="004C6C5D">
      <w:pPr>
        <w:jc w:val="center"/>
        <w:rPr>
          <w:b/>
        </w:rPr>
      </w:pPr>
    </w:p>
    <w:p w:rsidR="005258B4" w:rsidRDefault="005258B4" w:rsidP="004C6C5D">
      <w:pPr>
        <w:jc w:val="center"/>
        <w:rPr>
          <w:b/>
        </w:rPr>
      </w:pPr>
    </w:p>
    <w:p w:rsidR="005258B4" w:rsidRDefault="005258B4" w:rsidP="004C6C5D">
      <w:pPr>
        <w:jc w:val="center"/>
        <w:rPr>
          <w:b/>
        </w:rPr>
      </w:pPr>
    </w:p>
    <w:p w:rsidR="005258B4" w:rsidRDefault="005258B4" w:rsidP="004C6C5D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ПРЕДСЕДНИК СКУПШТИНЕ</w:t>
      </w:r>
    </w:p>
    <w:p w:rsidR="005258B4" w:rsidRDefault="005258B4" w:rsidP="004C6C5D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Дејан Тричковић, спец.двм ,с.р.</w:t>
      </w:r>
    </w:p>
    <w:p w:rsidR="005258B4" w:rsidRDefault="005258B4" w:rsidP="00846171">
      <w:pPr>
        <w:rPr>
          <w:b/>
        </w:rPr>
      </w:pPr>
    </w:p>
    <w:p w:rsidR="005258B4" w:rsidRDefault="005258B4" w:rsidP="00846171">
      <w:pPr>
        <w:jc w:val="both"/>
        <w:rPr>
          <w:b/>
        </w:rPr>
      </w:pPr>
      <w:r>
        <w:rPr>
          <w:b/>
        </w:rPr>
        <w:t>ТАЧНОСТ ПРЕПИСА ОВЕРАВА:                                                                  СЕКРЕТАР СКУПШТИНЕ</w:t>
      </w:r>
    </w:p>
    <w:p w:rsidR="005258B4" w:rsidRDefault="005258B4" w:rsidP="00846171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Марко Тричковић</w:t>
      </w:r>
    </w:p>
    <w:p w:rsidR="005258B4" w:rsidRDefault="005258B4" w:rsidP="00846171">
      <w:pPr>
        <w:jc w:val="both"/>
        <w:rPr>
          <w:b/>
        </w:rPr>
      </w:pPr>
    </w:p>
    <w:p w:rsidR="005258B4" w:rsidRDefault="005258B4" w:rsidP="00846171">
      <w:pPr>
        <w:rPr>
          <w:b/>
        </w:rPr>
      </w:pPr>
    </w:p>
    <w:p w:rsidR="005258B4" w:rsidRPr="004C6C5D" w:rsidRDefault="005258B4" w:rsidP="004C6C5D">
      <w:pPr>
        <w:jc w:val="center"/>
        <w:rPr>
          <w:b/>
        </w:rPr>
      </w:pPr>
    </w:p>
    <w:p w:rsidR="005258B4" w:rsidRDefault="005258B4"/>
    <w:p w:rsidR="005258B4" w:rsidRDefault="005258B4"/>
    <w:p w:rsidR="005258B4" w:rsidRDefault="005258B4"/>
    <w:p w:rsidR="005258B4" w:rsidRDefault="005258B4"/>
    <w:p w:rsidR="005258B4" w:rsidRDefault="005258B4" w:rsidP="00720FCE">
      <w:pPr>
        <w:rPr>
          <w:rFonts w:ascii="Arial" w:hAnsi="Arial" w:cs="Arial"/>
          <w:sz w:val="30"/>
          <w:szCs w:val="30"/>
        </w:rPr>
      </w:pPr>
    </w:p>
    <w:p w:rsidR="005258B4" w:rsidRDefault="005258B4" w:rsidP="00720FCE">
      <w:pPr>
        <w:rPr>
          <w:rFonts w:ascii="Arial" w:hAnsi="Arial" w:cs="Arial"/>
          <w:sz w:val="30"/>
          <w:szCs w:val="30"/>
        </w:rPr>
      </w:pPr>
    </w:p>
    <w:p w:rsidR="005258B4" w:rsidRDefault="005258B4" w:rsidP="00720FCE">
      <w:pPr>
        <w:rPr>
          <w:rFonts w:ascii="Arial" w:hAnsi="Arial" w:cs="Arial"/>
          <w:sz w:val="30"/>
          <w:szCs w:val="30"/>
        </w:rPr>
      </w:pPr>
    </w:p>
    <w:p w:rsidR="005258B4" w:rsidRPr="00CC6CDA" w:rsidRDefault="005258B4"/>
    <w:p w:rsidR="005258B4" w:rsidRDefault="005258B4"/>
    <w:p w:rsidR="005258B4" w:rsidRDefault="005258B4"/>
    <w:p w:rsidR="005258B4" w:rsidRPr="00CC6CDA" w:rsidRDefault="005258B4"/>
    <w:p w:rsidR="005258B4" w:rsidRPr="008920A7" w:rsidRDefault="005258B4" w:rsidP="008920A7">
      <w:pPr>
        <w:jc w:val="both"/>
        <w:rPr>
          <w:sz w:val="28"/>
          <w:szCs w:val="28"/>
        </w:rPr>
      </w:pPr>
    </w:p>
    <w:sectPr w:rsidR="005258B4" w:rsidRPr="008920A7" w:rsidSect="00163799">
      <w:type w:val="continuous"/>
      <w:pgSz w:w="12240" w:h="15840" w:code="1"/>
      <w:pgMar w:top="1440" w:right="1440" w:bottom="1440" w:left="1440" w:header="720" w:footer="720" w:gutter="0"/>
      <w:cols w:space="18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5E5F3F"/>
    <w:multiLevelType w:val="hybridMultilevel"/>
    <w:tmpl w:val="BCC2FC54"/>
    <w:lvl w:ilvl="0" w:tplc="8FE008C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2F69132E"/>
    <w:multiLevelType w:val="hybridMultilevel"/>
    <w:tmpl w:val="BCC2FC54"/>
    <w:lvl w:ilvl="0" w:tplc="8FE008C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rawingGridVerticalSpacing w:val="299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20FCE"/>
    <w:rsid w:val="00010810"/>
    <w:rsid w:val="00163799"/>
    <w:rsid w:val="0029298C"/>
    <w:rsid w:val="0045768A"/>
    <w:rsid w:val="004A2A26"/>
    <w:rsid w:val="004A621C"/>
    <w:rsid w:val="004C6C5D"/>
    <w:rsid w:val="005258B4"/>
    <w:rsid w:val="0053453B"/>
    <w:rsid w:val="00547C14"/>
    <w:rsid w:val="006449CD"/>
    <w:rsid w:val="00720FCE"/>
    <w:rsid w:val="00724BCE"/>
    <w:rsid w:val="00742FBE"/>
    <w:rsid w:val="00762C5E"/>
    <w:rsid w:val="007C68C1"/>
    <w:rsid w:val="00812287"/>
    <w:rsid w:val="00846171"/>
    <w:rsid w:val="00862CAB"/>
    <w:rsid w:val="0086362B"/>
    <w:rsid w:val="008920A7"/>
    <w:rsid w:val="00904EDC"/>
    <w:rsid w:val="009078A6"/>
    <w:rsid w:val="00911DC4"/>
    <w:rsid w:val="00954083"/>
    <w:rsid w:val="00967686"/>
    <w:rsid w:val="00984DC4"/>
    <w:rsid w:val="00A0452C"/>
    <w:rsid w:val="00A16766"/>
    <w:rsid w:val="00A6261E"/>
    <w:rsid w:val="00A84542"/>
    <w:rsid w:val="00A9272C"/>
    <w:rsid w:val="00A92D4E"/>
    <w:rsid w:val="00AC22F2"/>
    <w:rsid w:val="00B41630"/>
    <w:rsid w:val="00CC6CDA"/>
    <w:rsid w:val="00D87807"/>
    <w:rsid w:val="00DB232E"/>
    <w:rsid w:val="00E1248B"/>
    <w:rsid w:val="00EF3397"/>
    <w:rsid w:val="00F372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C5E"/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8780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1036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03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3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3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3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3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3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3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3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3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3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3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3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3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3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3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3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3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3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3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3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3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3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3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3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3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036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201</TotalTime>
  <Pages>2</Pages>
  <Words>212</Words>
  <Characters>1214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ljstojanovic</dc:creator>
  <cp:keywords/>
  <dc:description/>
  <cp:lastModifiedBy>sdjokovic</cp:lastModifiedBy>
  <cp:revision>19</cp:revision>
  <cp:lastPrinted>2018-04-04T08:30:00Z</cp:lastPrinted>
  <dcterms:created xsi:type="dcterms:W3CDTF">2018-04-02T09:09:00Z</dcterms:created>
  <dcterms:modified xsi:type="dcterms:W3CDTF">2018-04-04T08:30:00Z</dcterms:modified>
</cp:coreProperties>
</file>